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3F4C63F1" w:rsidR="00C155F7" w:rsidRDefault="00C155F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</w:t>
      </w:r>
      <w:r w:rsidR="00926AB7">
        <w:rPr>
          <w:b/>
          <w:noProof/>
          <w:sz w:val="24"/>
        </w:rPr>
        <w:t>7e</w:t>
      </w:r>
      <w:r>
        <w:rPr>
          <w:b/>
          <w:noProof/>
          <w:sz w:val="24"/>
        </w:rPr>
        <w:tab/>
      </w:r>
      <w:r w:rsidR="000975BB" w:rsidRPr="000975BB">
        <w:rPr>
          <w:b/>
          <w:noProof/>
          <w:sz w:val="24"/>
        </w:rPr>
        <w:t>RP-</w:t>
      </w:r>
      <w:r w:rsidR="00926AB7" w:rsidRPr="00926AB7">
        <w:rPr>
          <w:b/>
          <w:noProof/>
          <w:sz w:val="24"/>
        </w:rPr>
        <w:t>200256</w:t>
      </w:r>
    </w:p>
    <w:p w14:paraId="0831B549" w14:textId="6760D0F8" w:rsidR="00C155F7" w:rsidRDefault="00926AB7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March 16-19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Pr="00926AB7">
        <w:rPr>
          <w:rFonts w:eastAsia="Batang" w:cs="Arial"/>
          <w:sz w:val="18"/>
          <w:szCs w:val="18"/>
          <w:lang w:eastAsia="zh-CN"/>
        </w:rPr>
        <w:t>193211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354CE7C0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216D6">
        <w:rPr>
          <w:rFonts w:ascii="Arial" w:eastAsia="Batang" w:hAnsi="Arial"/>
          <w:b/>
          <w:lang w:eastAsia="zh-CN"/>
        </w:rPr>
        <w:t>9.4.2</w:t>
      </w:r>
      <w:r w:rsidR="00926AB7">
        <w:rPr>
          <w:rFonts w:ascii="Arial" w:eastAsia="Batang" w:hAnsi="Arial"/>
          <w:b/>
          <w:lang w:eastAsia="zh-CN"/>
        </w:rPr>
        <w:t>4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8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9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0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77777777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1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77777777" w:rsidR="004876B9" w:rsidRPr="0034045C" w:rsidRDefault="000B0F5C" w:rsidP="00A10539">
            <w:pPr>
              <w:pStyle w:val="TAL"/>
              <w:rPr>
                <w:lang w:val="en-US"/>
              </w:rPr>
            </w:pPr>
            <w:r w:rsidRPr="000B0F5C">
              <w:rPr>
                <w:lang w:val="en-US"/>
              </w:rPr>
              <w:t xml:space="preserve">New WID: RF </w:t>
            </w:r>
            <w:r w:rsidR="005B4CEB" w:rsidRPr="000B0F5C">
              <w:rPr>
                <w:lang w:val="en-US"/>
              </w:rPr>
              <w:t>requirements</w:t>
            </w:r>
            <w:r w:rsidRPr="000B0F5C">
              <w:rPr>
                <w:lang w:val="en-US"/>
              </w:rPr>
              <w:t xml:space="preserve"> for F</w:t>
            </w:r>
            <w:bookmarkStart w:id="0" w:name="_GoBack"/>
            <w:bookmarkEnd w:id="0"/>
            <w:r w:rsidRPr="000B0F5C">
              <w:rPr>
                <w:lang w:val="en-US"/>
              </w:rPr>
              <w:t>R2</w:t>
            </w:r>
          </w:p>
        </w:tc>
        <w:tc>
          <w:tcPr>
            <w:tcW w:w="4536" w:type="dxa"/>
          </w:tcPr>
          <w:p w14:paraId="48F204A2" w14:textId="77777777" w:rsidR="004876B9" w:rsidRPr="00526169" w:rsidRDefault="00977554" w:rsidP="00982CD6">
            <w:pPr>
              <w:pStyle w:val="tah0"/>
            </w:pPr>
            <w:r>
              <w:rPr>
                <w:i/>
                <w:sz w:val="20"/>
              </w:rPr>
              <w:t xml:space="preserve">Some study phase items pend on the </w:t>
            </w:r>
            <w:r w:rsidR="000B0F5C" w:rsidRPr="000B0F5C">
              <w:rPr>
                <w:i/>
                <w:sz w:val="20"/>
              </w:rPr>
              <w:t xml:space="preserve">outcome of Phase 1 of </w:t>
            </w:r>
            <w:r w:rsidR="000B0F5C">
              <w:rPr>
                <w:i/>
                <w:sz w:val="20"/>
              </w:rPr>
              <w:t>n</w:t>
            </w:r>
            <w:r w:rsidR="000B0F5C" w:rsidRPr="000B0F5C">
              <w:rPr>
                <w:i/>
                <w:sz w:val="20"/>
              </w:rPr>
              <w:t>on-simultaneous UL carrier operation in FR2</w:t>
            </w:r>
            <w:r w:rsidR="000B0F5C">
              <w:rPr>
                <w:i/>
                <w:sz w:val="20"/>
              </w:rPr>
              <w:t xml:space="preserve"> </w:t>
            </w: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The requirements for multiple </w:t>
      </w:r>
      <w:proofErr w:type="spellStart"/>
      <w:r w:rsidRPr="003D53F9">
        <w:t>SCell</w:t>
      </w:r>
      <w:proofErr w:type="spellEnd"/>
      <w:r w:rsidRPr="003D53F9">
        <w:t xml:space="preserve">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77777777" w:rsidR="004A59F3" w:rsidRDefault="004A59F3" w:rsidP="004A59F3">
      <w:r>
        <w:t>In RANP #83, the scope of Rel-16 RRM and demodulation h</w:t>
      </w:r>
      <w:r w:rsidR="000E3689">
        <w:t xml:space="preserve">as been extensively discussed </w:t>
      </w:r>
      <w:proofErr w:type="gramStart"/>
      <w:r w:rsidR="000E3689">
        <w:t>(</w:t>
      </w:r>
      <w:r>
        <w:t xml:space="preserve"> </w:t>
      </w:r>
      <w:r w:rsidRPr="004A59F3">
        <w:t>RP</w:t>
      </w:r>
      <w:proofErr w:type="gramEnd"/>
      <w:r w:rsidRPr="004A59F3">
        <w:t>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875C94">
        <w:rPr>
          <w:bCs/>
          <w:kern w:val="24"/>
        </w:rPr>
        <w:t>UE specific channel BW change in FR1 and FR2</w:t>
      </w:r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 xml:space="preserve">elay and interruption requirements for multiple </w:t>
      </w:r>
      <w:proofErr w:type="spellStart"/>
      <w:r w:rsidR="00A835B7" w:rsidRPr="00A835B7">
        <w:rPr>
          <w:kern w:val="24"/>
          <w:sz w:val="20"/>
          <w:szCs w:val="20"/>
        </w:rPr>
        <w:t>SCell</w:t>
      </w:r>
      <w:proofErr w:type="spellEnd"/>
      <w:r w:rsidR="00A835B7" w:rsidRPr="00A835B7">
        <w:rPr>
          <w:kern w:val="24"/>
          <w:sz w:val="20"/>
          <w:szCs w:val="20"/>
        </w:rPr>
        <w:t xml:space="preserve">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7517519A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r w:rsidR="00FE7D3E" w:rsidRPr="00FE7D3E">
        <w:rPr>
          <w:bCs/>
          <w:kern w:val="24"/>
          <w:sz w:val="20"/>
          <w:szCs w:val="20"/>
          <w:lang w:val="en-GB"/>
        </w:rPr>
        <w:t>and/or common beam</w:t>
      </w:r>
      <w:r w:rsidR="00926AB7" w:rsidRPr="00926AB7">
        <w:rPr>
          <w:bCs/>
          <w:kern w:val="24"/>
          <w:sz w:val="20"/>
          <w:szCs w:val="20"/>
          <w:lang w:val="en-GB"/>
        </w:rPr>
        <w:t xml:space="preserve"> </w:t>
      </w:r>
      <w:r w:rsidR="00926AB7" w:rsidRPr="00FD182A">
        <w:rPr>
          <w:bCs/>
          <w:kern w:val="24"/>
          <w:sz w:val="20"/>
          <w:szCs w:val="20"/>
          <w:lang w:val="en-GB"/>
        </w:rPr>
        <w:t>on 28GHz + 39GHz band combination</w:t>
      </w:r>
    </w:p>
    <w:p w14:paraId="5FA91987" w14:textId="079EB299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="002F2C29" w:rsidRPr="00482CAE">
        <w:rPr>
          <w:kern w:val="24"/>
          <w:sz w:val="20"/>
          <w:szCs w:val="20"/>
        </w:rPr>
        <w:t xml:space="preserve">ell detection/measurement requirement, </w:t>
      </w:r>
    </w:p>
    <w:p w14:paraId="75454C0C" w14:textId="1E3D09E2" w:rsidR="002F2C29" w:rsidRPr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>B</w:t>
      </w:r>
      <w:r w:rsidR="002F2C29" w:rsidRPr="00B64D1E">
        <w:rPr>
          <w:kern w:val="24"/>
          <w:sz w:val="20"/>
          <w:szCs w:val="20"/>
        </w:rPr>
        <w:t xml:space="preserve">eam management requirements, </w:t>
      </w:r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1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1"/>
    </w:p>
    <w:p w14:paraId="367A7F90" w14:textId="77777777" w:rsidR="00214DBC" w:rsidRPr="003A4F07" w:rsidRDefault="00214DBC" w:rsidP="00214DBC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Spatial relation switch for uplink</w:t>
      </w:r>
    </w:p>
    <w:p w14:paraId="147C84CB" w14:textId="77777777" w:rsidR="00214DBC" w:rsidRPr="003A4F07" w:rsidRDefault="00214DBC" w:rsidP="008D30D1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3A4F07">
        <w:rPr>
          <w:bCs/>
          <w:kern w:val="24"/>
          <w:sz w:val="20"/>
          <w:szCs w:val="20"/>
          <w:lang w:val="en-GB"/>
        </w:rPr>
        <w:t>Introduce the delay requirements for spatial relation switch for uplink channels and SRS</w:t>
      </w:r>
    </w:p>
    <w:p w14:paraId="5C9F88B2" w14:textId="77777777" w:rsidR="00926AB7" w:rsidRPr="00875C94" w:rsidRDefault="00926AB7" w:rsidP="00926A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>RRM requirements for UE specific channel BW change in FR1 and FR2</w:t>
      </w:r>
    </w:p>
    <w:p w14:paraId="6F4BF7CB" w14:textId="77777777" w:rsidR="00926AB7" w:rsidRDefault="00926AB7" w:rsidP="00926AB7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>RRM 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506E0C80" w14:textId="77777777" w:rsidR="00926AB7" w:rsidRDefault="00926AB7" w:rsidP="00926AB7">
      <w:pPr>
        <w:pStyle w:val="ListParagraph"/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Note: </w:t>
      </w:r>
      <w:r w:rsidRPr="00AE3EE3">
        <w:rPr>
          <w:kern w:val="24"/>
          <w:sz w:val="20"/>
          <w:szCs w:val="20"/>
        </w:rPr>
        <w:t>If requirements are introduced, they should be power class agnostic for both FR1 and FR2</w:t>
      </w:r>
    </w:p>
    <w:p w14:paraId="6E8699BC" w14:textId="77777777" w:rsidR="00FE2DEE" w:rsidRPr="008D30D1" w:rsidRDefault="00FE2DEE" w:rsidP="00FE2DEE">
      <w:pPr>
        <w:spacing w:after="120"/>
        <w:rPr>
          <w:kern w:val="24"/>
          <w:lang w:val="en-US"/>
        </w:rPr>
      </w:pPr>
    </w:p>
    <w:p w14:paraId="69380263" w14:textId="1D8E48A2" w:rsidR="00552A52" w:rsidRDefault="00552A52" w:rsidP="00552A52">
      <w:pPr>
        <w:spacing w:after="0"/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Study </w:t>
      </w:r>
      <w:r w:rsidRPr="00142E3D">
        <w:rPr>
          <w:b/>
          <w:bCs/>
          <w:u w:val="single"/>
          <w:lang w:val="en-US"/>
        </w:rPr>
        <w:t>phase:</w:t>
      </w:r>
    </w:p>
    <w:p w14:paraId="24C07CFD" w14:textId="76852792" w:rsidR="009A2185" w:rsidRDefault="009A2185" w:rsidP="00552A52">
      <w:pPr>
        <w:spacing w:after="0"/>
        <w:jc w:val="both"/>
        <w:rPr>
          <w:b/>
          <w:bCs/>
          <w:u w:val="single"/>
          <w:lang w:val="en-US"/>
        </w:rPr>
      </w:pPr>
    </w:p>
    <w:p w14:paraId="0787B467" w14:textId="535E0A48" w:rsidR="009A2185" w:rsidRPr="00A835B7" w:rsidRDefault="009A2185" w:rsidP="009A2185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 xml:space="preserve">To </w:t>
      </w:r>
      <w:r>
        <w:rPr>
          <w:kern w:val="24"/>
          <w:sz w:val="20"/>
          <w:szCs w:val="20"/>
        </w:rPr>
        <w:t xml:space="preserve">study the feasibility or necessity </w:t>
      </w:r>
      <w:r w:rsidR="00874D26">
        <w:rPr>
          <w:kern w:val="24"/>
          <w:sz w:val="20"/>
          <w:szCs w:val="20"/>
        </w:rPr>
        <w:t>to introduce the requirements for</w:t>
      </w:r>
      <w:r w:rsidRPr="00A835B7">
        <w:rPr>
          <w:kern w:val="24"/>
          <w:sz w:val="20"/>
          <w:szCs w:val="20"/>
        </w:rPr>
        <w:t xml:space="preserve"> the following </w:t>
      </w:r>
      <w:r>
        <w:rPr>
          <w:kern w:val="24"/>
          <w:sz w:val="20"/>
          <w:szCs w:val="20"/>
        </w:rPr>
        <w:t>aspects</w:t>
      </w:r>
      <w:r w:rsidRPr="00A835B7">
        <w:rPr>
          <w:kern w:val="24"/>
          <w:sz w:val="20"/>
          <w:szCs w:val="20"/>
        </w:rPr>
        <w:t>:</w:t>
      </w:r>
    </w:p>
    <w:p w14:paraId="4F7818C4" w14:textId="320E8503" w:rsidR="00FB3A9E" w:rsidRPr="00F47386" w:rsidRDefault="00FB3A9E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bCs/>
          <w:kern w:val="24"/>
          <w:sz w:val="16"/>
          <w:szCs w:val="20"/>
          <w:lang w:val="en-GB"/>
        </w:rPr>
      </w:pPr>
      <w:r w:rsidRPr="00F47386">
        <w:rPr>
          <w:bCs/>
          <w:kern w:val="24"/>
          <w:sz w:val="20"/>
        </w:rPr>
        <w:t>Non-simultaneous UL carrier operation in FR2</w:t>
      </w:r>
    </w:p>
    <w:p w14:paraId="5BA63C0D" w14:textId="2DE9724B" w:rsidR="00FB3A9E" w:rsidRPr="00F47386" w:rsidRDefault="00FB3A9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RRM requirements for non-simultaneous transmission on aggregated intra-band non-contiguous FR2 UL carriers</w:t>
      </w:r>
    </w:p>
    <w:p w14:paraId="135A992A" w14:textId="24F8CFAD" w:rsidR="00FB3A9E" w:rsidRPr="00F47386" w:rsidRDefault="00FB3A9E" w:rsidP="000E3689">
      <w:pPr>
        <w:pStyle w:val="ListParagraph"/>
        <w:numPr>
          <w:ilvl w:val="2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Phase 1: Based on the outcome of Phase 1 of the corresponding objective in the Rel-16 FR2 RF Work Item</w:t>
      </w:r>
      <w:r w:rsidR="000E3689" w:rsidRPr="00F47386">
        <w:rPr>
          <w:kern w:val="24"/>
          <w:sz w:val="20"/>
        </w:rPr>
        <w:t xml:space="preserve"> </w:t>
      </w:r>
      <w:r w:rsidR="00520B0B" w:rsidRPr="00F47386">
        <w:rPr>
          <w:kern w:val="24"/>
          <w:sz w:val="20"/>
        </w:rPr>
        <w:t>(</w:t>
      </w:r>
      <w:hyperlink r:id="rId12" w:history="1">
        <w:r w:rsidR="00520B0B" w:rsidRPr="00F47386">
          <w:rPr>
            <w:rStyle w:val="Hyperlink"/>
            <w:kern w:val="24"/>
            <w:sz w:val="20"/>
          </w:rPr>
          <w:t>RP-190761</w:t>
        </w:r>
      </w:hyperlink>
      <w:r w:rsidR="00520B0B" w:rsidRPr="00F47386">
        <w:rPr>
          <w:kern w:val="24"/>
          <w:sz w:val="20"/>
        </w:rPr>
        <w:t>)</w:t>
      </w:r>
      <w:r w:rsidR="000E3689" w:rsidRPr="00F47386">
        <w:rPr>
          <w:kern w:val="24"/>
          <w:sz w:val="20"/>
        </w:rPr>
        <w:t xml:space="preserve">, </w:t>
      </w:r>
      <w:r w:rsidRPr="00F47386">
        <w:rPr>
          <w:kern w:val="24"/>
          <w:sz w:val="20"/>
        </w:rPr>
        <w:t>study switching delays associated with UL BWP configuration and activation across non-simultaneous UL carriers and study potential impacts on RAN1 and/or RAN2 specifications</w:t>
      </w:r>
    </w:p>
    <w:p w14:paraId="15B29CF4" w14:textId="7BD8E554" w:rsidR="00FB3A9E" w:rsidRPr="00F47386" w:rsidRDefault="00FB3A9E" w:rsidP="00482CAE">
      <w:pPr>
        <w:pStyle w:val="ListParagraph"/>
        <w:numPr>
          <w:ilvl w:val="3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NOTE: This work to start after Phase 1 of the RF Work Item concludes that it is feasible</w:t>
      </w:r>
    </w:p>
    <w:p w14:paraId="003BF511" w14:textId="7870D709" w:rsidR="00FB3A9E" w:rsidRPr="00F47386" w:rsidRDefault="00FB3A9E" w:rsidP="00482CAE">
      <w:pPr>
        <w:pStyle w:val="ListParagraph"/>
        <w:numPr>
          <w:ilvl w:val="2"/>
          <w:numId w:val="14"/>
        </w:numPr>
        <w:spacing w:after="120"/>
        <w:contextualSpacing w:val="0"/>
        <w:rPr>
          <w:kern w:val="24"/>
          <w:sz w:val="16"/>
          <w:szCs w:val="20"/>
        </w:rPr>
      </w:pPr>
      <w:r w:rsidRPr="00F47386">
        <w:rPr>
          <w:kern w:val="24"/>
          <w:sz w:val="20"/>
        </w:rPr>
        <w:t>Phase 2: Define the corresponding delay and interruption requirements if identified</w:t>
      </w:r>
    </w:p>
    <w:p w14:paraId="1735380A" w14:textId="77777777" w:rsidR="00C155F7" w:rsidRPr="00FB565A" w:rsidRDefault="00C155F7" w:rsidP="00C155F7">
      <w:pPr>
        <w:pStyle w:val="ListParagraph"/>
        <w:spacing w:after="120"/>
        <w:ind w:left="2160"/>
        <w:contextualSpacing w:val="0"/>
        <w:rPr>
          <w:kern w:val="24"/>
          <w:sz w:val="20"/>
          <w:szCs w:val="20"/>
        </w:rPr>
      </w:pP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41762DBF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>{Possible values:</w:t>
            </w:r>
          </w:p>
          <w:p w14:paraId="6DC5DDB0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"TS" or </w:t>
            </w:r>
          </w:p>
          <w:p w14:paraId="5AD698F4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"Internal TR" or </w:t>
            </w:r>
          </w:p>
          <w:p w14:paraId="75B6B7C2" w14:textId="77777777" w:rsidR="00FF3F0C" w:rsidRPr="00526169" w:rsidRDefault="00FF3F0C" w:rsidP="008B519F">
            <w:pPr>
              <w:spacing w:after="0"/>
              <w:rPr>
                <w:i/>
              </w:rPr>
            </w:pPr>
            <w:r w:rsidRPr="00526169">
              <w:rPr>
                <w:i/>
              </w:rPr>
              <w:t>"External TR"</w:t>
            </w:r>
            <w:r w:rsidR="00A35110" w:rsidRPr="00526169">
              <w:rPr>
                <w:i/>
              </w:rPr>
              <w:t>.</w:t>
            </w:r>
            <w:r w:rsidR="008B519F" w:rsidRPr="00526169">
              <w:rPr>
                <w:i/>
              </w:rPr>
              <w:t xml:space="preserve"> See Note 1</w:t>
            </w:r>
            <w:r w:rsidRPr="00526169">
              <w:rPr>
                <w:i/>
              </w:rPr>
              <w:t>}</w:t>
            </w:r>
          </w:p>
        </w:tc>
        <w:tc>
          <w:tcPr>
            <w:tcW w:w="1134" w:type="dxa"/>
          </w:tcPr>
          <w:p w14:paraId="7DB475A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0F11678D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"22.XXX"}</w:t>
            </w:r>
          </w:p>
        </w:tc>
        <w:tc>
          <w:tcPr>
            <w:tcW w:w="2409" w:type="dxa"/>
          </w:tcPr>
          <w:p w14:paraId="29BE3968" w14:textId="77777777" w:rsidR="00FF3F0C" w:rsidRPr="00526169" w:rsidRDefault="00FF3F0C" w:rsidP="00CF6810">
            <w:pPr>
              <w:spacing w:after="0"/>
              <w:rPr>
                <w:i/>
              </w:rPr>
            </w:pPr>
            <w:r w:rsidRPr="00526169">
              <w:rPr>
                <w:i/>
              </w:rPr>
              <w:t>{Title of the specification</w:t>
            </w:r>
            <w:r w:rsidR="00CF6810" w:rsidRPr="00526169">
              <w:rPr>
                <w:i/>
              </w:rPr>
              <w:t xml:space="preserve"> (as per TR 21.801 §6.1.1), </w:t>
            </w:r>
            <w:r w:rsidRPr="00526169">
              <w:rPr>
                <w:i/>
              </w:rPr>
              <w:t>to be aligned as much as possible with the WI/SI title}</w:t>
            </w:r>
            <w:r w:rsidR="00CF6810" w:rsidRPr="00526169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01AD1291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67ADF899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8270112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2B60C0D8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9D2E5E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{e.g.: rapporteur:</w:t>
            </w:r>
          </w:p>
          <w:p w14:paraId="6AC9A02F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&lt;</w:t>
            </w:r>
            <w:proofErr w:type="spellStart"/>
            <w:r w:rsidRPr="00526169">
              <w:rPr>
                <w:i/>
              </w:rPr>
              <w:t>FamilyName</w:t>
            </w:r>
            <w:proofErr w:type="spellEnd"/>
            <w:r w:rsidRPr="00526169">
              <w:rPr>
                <w:i/>
              </w:rPr>
              <w:t>&gt;, &lt;</w:t>
            </w:r>
            <w:proofErr w:type="spellStart"/>
            <w:r w:rsidRPr="00526169">
              <w:rPr>
                <w:i/>
              </w:rPr>
              <w:t>GivenName</w:t>
            </w:r>
            <w:proofErr w:type="spellEnd"/>
            <w:r w:rsidRPr="00526169">
              <w:rPr>
                <w:i/>
              </w:rPr>
              <w:t>&gt;, &lt;Company&gt;, &lt;email address&gt;</w:t>
            </w:r>
            <w:r w:rsidR="008B519F" w:rsidRPr="00526169">
              <w:rPr>
                <w:i/>
              </w:rPr>
              <w:t>. See Note 2</w:t>
            </w:r>
            <w:r w:rsidRPr="00526169">
              <w:rPr>
                <w:i/>
              </w:rPr>
              <w:t>}</w:t>
            </w: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4798C090" w:rsidR="00050412" w:rsidRPr="005A04AF" w:rsidRDefault="002B6A1C" w:rsidP="0031441B">
            <w:pPr>
              <w:spacing w:after="0"/>
            </w:pPr>
            <w:r w:rsidRPr="005A04AF">
              <w:t>RANP #</w:t>
            </w:r>
            <w:r w:rsidR="00926AB7" w:rsidRPr="005A04AF">
              <w:t>8</w:t>
            </w:r>
            <w:r w:rsidR="00926AB7"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5157CBAA" w:rsidR="00397525" w:rsidRPr="005A04AF" w:rsidRDefault="002B6A1C" w:rsidP="00397525">
            <w:pPr>
              <w:spacing w:after="0"/>
            </w:pPr>
            <w:r w:rsidRPr="005A04AF">
              <w:t>RANP #</w:t>
            </w:r>
            <w:r w:rsidR="00926AB7">
              <w:t>90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302D1B71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926AB7"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218EEB1A" w:rsidR="009D3C1F" w:rsidRPr="00526169" w:rsidRDefault="009D3C1F" w:rsidP="009D3C1F">
            <w:pPr>
              <w:spacing w:after="0"/>
            </w:pPr>
            <w:r w:rsidRPr="005A04AF">
              <w:t>RANP #</w:t>
            </w:r>
            <w:r w:rsidR="00926AB7">
              <w:t>90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  <w:tr w:rsidR="00CC36E0" w:rsidRPr="00526169" w14:paraId="544CEC9F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</w:pPr>
            <w:r>
              <w:t>TS</w:t>
            </w:r>
            <w:r w:rsidR="00CC36E0" w:rsidRPr="00896C37">
              <w:t>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1D5F5227" w:rsidR="00CC36E0" w:rsidRPr="005A04AF" w:rsidRDefault="00CC36E0" w:rsidP="00CC36E0">
            <w:pPr>
              <w:spacing w:after="0"/>
            </w:pPr>
            <w:r>
              <w:t>RAN #</w:t>
            </w:r>
            <w:r w:rsidR="00926AB7"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</w:pPr>
            <w:r w:rsidRPr="000F74E1">
              <w:t xml:space="preserve">Core part </w:t>
            </w:r>
          </w:p>
        </w:tc>
      </w:tr>
      <w:tr w:rsidR="00FD2188" w:rsidRPr="00526169" w14:paraId="5AD7B73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</w:pPr>
            <w:r>
              <w:t>TS</w:t>
            </w:r>
            <w:r w:rsidR="00FD2188" w:rsidRPr="00896C37">
              <w:t>3</w:t>
            </w:r>
            <w:r w:rsidR="00FD2188">
              <w:t>6</w:t>
            </w:r>
            <w:r w:rsidR="00FD2188" w:rsidRPr="00896C37">
              <w:t>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Specify the necessary changes to support the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5063D26A" w:rsidR="00FD2188" w:rsidRDefault="00FD2188" w:rsidP="00FD2188">
            <w:pPr>
              <w:spacing w:after="0"/>
            </w:pPr>
            <w:r>
              <w:t>RAN #</w:t>
            </w:r>
            <w:r w:rsidR="00926AB7">
              <w:t>88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</w:pPr>
            <w:r w:rsidRPr="000F74E1">
              <w:t xml:space="preserve">Core part 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75A681AC" w:rsidR="00E83174" w:rsidRPr="00526169" w:rsidRDefault="00D906DB" w:rsidP="00E83174">
      <w:pPr>
        <w:spacing w:after="0"/>
        <w:ind w:left="414" w:right="-99" w:firstLine="720"/>
        <w:rPr>
          <w:lang w:val="en-US"/>
        </w:rPr>
      </w:pPr>
      <w:r>
        <w:rPr>
          <w:lang w:val="en-US"/>
        </w:rPr>
        <w:t>Qiming Li</w:t>
      </w:r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lastRenderedPageBreak/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0FC9A6B0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hyperlink r:id="rId13" w:history="1"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</w:hyperlink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lang w:val="en-US"/>
        </w:rPr>
      </w:pPr>
      <w:r>
        <w:rPr>
          <w:lang w:val="en-US"/>
        </w:rPr>
        <w:t>Jie Cui</w:t>
      </w:r>
    </w:p>
    <w:p w14:paraId="1383310C" w14:textId="1EBCDC00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>
        <w:rPr>
          <w:lang w:val="en-US"/>
        </w:rPr>
        <w:t>Apple</w:t>
      </w:r>
      <w:r w:rsidRPr="004862B3">
        <w:rPr>
          <w:lang w:val="en-US"/>
        </w:rPr>
        <w:t xml:space="preserve"> </w:t>
      </w:r>
      <w:r w:rsidR="0059536C">
        <w:rPr>
          <w:lang w:val="en-US"/>
        </w:rPr>
        <w:t>Inc.</w:t>
      </w:r>
    </w:p>
    <w:p w14:paraId="2AFD5468" w14:textId="61A6F003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>
        <w:rPr>
          <w:lang w:val="en-US"/>
        </w:rPr>
        <w:t>jie_cui</w:t>
      </w:r>
      <w:r w:rsidRPr="004862B3">
        <w:rPr>
          <w:lang w:val="en-US"/>
        </w:rPr>
        <w:t>@</w:t>
      </w:r>
      <w:r>
        <w:rPr>
          <w:lang w:val="en-US"/>
        </w:rPr>
        <w:t>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</w:pPr>
            <w:r>
              <w:t>Apple</w:t>
            </w: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3D1D1" w14:textId="77777777" w:rsidR="009D1D03" w:rsidRDefault="009D1D03">
      <w:r>
        <w:separator/>
      </w:r>
    </w:p>
  </w:endnote>
  <w:endnote w:type="continuationSeparator" w:id="0">
    <w:p w14:paraId="098B6A60" w14:textId="77777777" w:rsidR="009D1D03" w:rsidRDefault="009D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91C02" w14:textId="77777777" w:rsidR="009D1D03" w:rsidRDefault="009D1D03">
      <w:r>
        <w:separator/>
      </w:r>
    </w:p>
  </w:footnote>
  <w:footnote w:type="continuationSeparator" w:id="0">
    <w:p w14:paraId="5E7E49E0" w14:textId="77777777" w:rsidR="009D1D03" w:rsidRDefault="009D1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F4A27332"/>
    <w:lvl w:ilvl="0" w:tplc="A898552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2264"/>
    <w:rsid w:val="00174617"/>
    <w:rsid w:val="001759A7"/>
    <w:rsid w:val="00186979"/>
    <w:rsid w:val="00193EB2"/>
    <w:rsid w:val="0019450C"/>
    <w:rsid w:val="001953F9"/>
    <w:rsid w:val="001973B2"/>
    <w:rsid w:val="001A08C4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308DF"/>
    <w:rsid w:val="00230F4C"/>
    <w:rsid w:val="00240DCD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0614A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4F07"/>
    <w:rsid w:val="003A5240"/>
    <w:rsid w:val="003B5C05"/>
    <w:rsid w:val="003C0F14"/>
    <w:rsid w:val="003C3459"/>
    <w:rsid w:val="003C3F00"/>
    <w:rsid w:val="003C4872"/>
    <w:rsid w:val="003C6DA6"/>
    <w:rsid w:val="003D62A9"/>
    <w:rsid w:val="003D76D9"/>
    <w:rsid w:val="003F268E"/>
    <w:rsid w:val="003F7B3D"/>
    <w:rsid w:val="00401D8D"/>
    <w:rsid w:val="00411698"/>
    <w:rsid w:val="00411B45"/>
    <w:rsid w:val="00411FD1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418C6"/>
    <w:rsid w:val="00641ED8"/>
    <w:rsid w:val="0065015D"/>
    <w:rsid w:val="00651AC9"/>
    <w:rsid w:val="00654893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27123"/>
    <w:rsid w:val="00747131"/>
    <w:rsid w:val="0075252A"/>
    <w:rsid w:val="007569B2"/>
    <w:rsid w:val="00764B84"/>
    <w:rsid w:val="00765028"/>
    <w:rsid w:val="00771BE1"/>
    <w:rsid w:val="0078034D"/>
    <w:rsid w:val="007815F5"/>
    <w:rsid w:val="007852A1"/>
    <w:rsid w:val="00785996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466F5"/>
    <w:rsid w:val="00852A53"/>
    <w:rsid w:val="00863E89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30D1"/>
    <w:rsid w:val="008D658B"/>
    <w:rsid w:val="008E69C2"/>
    <w:rsid w:val="00900D8C"/>
    <w:rsid w:val="0091681F"/>
    <w:rsid w:val="00926AB7"/>
    <w:rsid w:val="00940A40"/>
    <w:rsid w:val="009437A2"/>
    <w:rsid w:val="00944B28"/>
    <w:rsid w:val="00951306"/>
    <w:rsid w:val="00960E07"/>
    <w:rsid w:val="00967838"/>
    <w:rsid w:val="00977554"/>
    <w:rsid w:val="00982CD6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B055C"/>
    <w:rsid w:val="009B1936"/>
    <w:rsid w:val="009B493F"/>
    <w:rsid w:val="009B63FA"/>
    <w:rsid w:val="009C2977"/>
    <w:rsid w:val="009C2DCC"/>
    <w:rsid w:val="009C2FEC"/>
    <w:rsid w:val="009D1D03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40015"/>
    <w:rsid w:val="00A47445"/>
    <w:rsid w:val="00A47505"/>
    <w:rsid w:val="00A52563"/>
    <w:rsid w:val="00A6226C"/>
    <w:rsid w:val="00A625BA"/>
    <w:rsid w:val="00A6656B"/>
    <w:rsid w:val="00A70E1E"/>
    <w:rsid w:val="00A73257"/>
    <w:rsid w:val="00A777AF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6B41"/>
    <w:rsid w:val="00B078D6"/>
    <w:rsid w:val="00B07A55"/>
    <w:rsid w:val="00B1248D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66F5"/>
    <w:rsid w:val="00D906DB"/>
    <w:rsid w:val="00D90B8F"/>
    <w:rsid w:val="00D964BC"/>
    <w:rsid w:val="00DA0245"/>
    <w:rsid w:val="00DA3A5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F0DC6"/>
    <w:rsid w:val="00DF6DC5"/>
    <w:rsid w:val="00E007C5"/>
    <w:rsid w:val="00E00DBF"/>
    <w:rsid w:val="00E015E9"/>
    <w:rsid w:val="00E0213F"/>
    <w:rsid w:val="00E033E0"/>
    <w:rsid w:val="00E04DDF"/>
    <w:rsid w:val="00E1026B"/>
    <w:rsid w:val="00E13CB2"/>
    <w:rsid w:val="00E20C37"/>
    <w:rsid w:val="00E30128"/>
    <w:rsid w:val="00E36E3F"/>
    <w:rsid w:val="00E401EE"/>
    <w:rsid w:val="00E4506F"/>
    <w:rsid w:val="00E52C57"/>
    <w:rsid w:val="00E57E7D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3A9E"/>
    <w:rsid w:val="00FB565A"/>
    <w:rsid w:val="00FB5D3B"/>
    <w:rsid w:val="00FC0804"/>
    <w:rsid w:val="00FC3B6D"/>
    <w:rsid w:val="00FC796A"/>
    <w:rsid w:val="00FD2188"/>
    <w:rsid w:val="00FD3A4E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ie.cui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83/Docs/RP-19076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65F4E-34D3-462C-98EE-865D08C8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1904</Words>
  <Characters>9737</Characters>
  <Application>Microsoft Office Word</Application>
  <DocSecurity>0</DocSecurity>
  <Lines>331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11467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Li, Qiming</cp:lastModifiedBy>
  <cp:revision>3</cp:revision>
  <cp:lastPrinted>2000-02-29T18:31:00Z</cp:lastPrinted>
  <dcterms:created xsi:type="dcterms:W3CDTF">2020-03-11T02:22:00Z</dcterms:created>
  <dcterms:modified xsi:type="dcterms:W3CDTF">2020-03-11T02:23:00Z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df086b47-3974-4bb4-b4db-e4e25b6f0034</vt:lpwstr>
  </property>
  <property fmtid="{D5CDD505-2E9C-101B-9397-08002B2CF9AE}" pid="5" name="CTP_TimeStamp">
    <vt:lpwstr>2020-03-11 02:23:05Z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